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9FF56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Ambrose POTTER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35753333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6C3A04C4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08D5B9DC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Son of Robert Potter of </w:t>
      </w:r>
      <w:proofErr w:type="spellStart"/>
      <w:r>
        <w:rPr>
          <w:rFonts w:eastAsia="Times New Roman" w:cs="Times New Roman"/>
          <w:szCs w:val="24"/>
        </w:rPr>
        <w:t>Caston</w:t>
      </w:r>
      <w:proofErr w:type="spellEnd"/>
      <w:r>
        <w:rPr>
          <w:rFonts w:eastAsia="Times New Roman" w:cs="Times New Roman"/>
          <w:szCs w:val="24"/>
        </w:rPr>
        <w:t>, Norfolk(q.v.), and his wife, Margaret(q.v.).</w:t>
      </w:r>
    </w:p>
    <w:p w14:paraId="0A47DAB5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19E048F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p.44)</w:t>
      </w:r>
    </w:p>
    <w:p w14:paraId="26219B45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724E7E2E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484BA76E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16 Apr.1499</w:t>
      </w:r>
      <w:r>
        <w:rPr>
          <w:rFonts w:eastAsia="Times New Roman" w:cs="Times New Roman"/>
          <w:szCs w:val="24"/>
        </w:rPr>
        <w:tab/>
        <w:t>His father bequeathed him 20s. (ibid.)</w:t>
      </w:r>
    </w:p>
    <w:p w14:paraId="1962FACF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053C947F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</w:p>
    <w:p w14:paraId="00196F95" w14:textId="77777777" w:rsidR="00EF1B2E" w:rsidRDefault="00EF1B2E" w:rsidP="00EF1B2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May 2023</w:t>
      </w:r>
    </w:p>
    <w:p w14:paraId="0CE985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09E13" w14:textId="77777777" w:rsidR="00EF1B2E" w:rsidRDefault="00EF1B2E" w:rsidP="009139A6">
      <w:r>
        <w:separator/>
      </w:r>
    </w:p>
  </w:endnote>
  <w:endnote w:type="continuationSeparator" w:id="0">
    <w:p w14:paraId="484753D4" w14:textId="77777777" w:rsidR="00EF1B2E" w:rsidRDefault="00EF1B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EA9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76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BE4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C8AA" w14:textId="77777777" w:rsidR="00EF1B2E" w:rsidRDefault="00EF1B2E" w:rsidP="009139A6">
      <w:r>
        <w:separator/>
      </w:r>
    </w:p>
  </w:footnote>
  <w:footnote w:type="continuationSeparator" w:id="0">
    <w:p w14:paraId="32BE6CE4" w14:textId="77777777" w:rsidR="00EF1B2E" w:rsidRDefault="00EF1B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D66F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1A3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41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B2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1B2E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F1E212"/>
  <w15:chartTrackingRefBased/>
  <w15:docId w15:val="{4AA6930D-492B-4E06-858F-B74A79587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2023-05-23T08:02:00Z</dcterms:created>
  <dcterms:modified xsi:type="dcterms:W3CDTF">2023-05-23T08:02:00Z</dcterms:modified>
</cp:coreProperties>
</file>